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D1BB5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Дачный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D1BB5">
        <w:rPr>
          <w:i/>
          <w:iCs/>
        </w:rPr>
        <w:t>От 0+0 до 0+157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75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05"/>
        <w:gridCol w:w="1573"/>
        <w:gridCol w:w="2769"/>
        <w:gridCol w:w="838"/>
        <w:gridCol w:w="708"/>
        <w:gridCol w:w="1098"/>
        <w:gridCol w:w="1098"/>
        <w:gridCol w:w="576"/>
        <w:gridCol w:w="941"/>
        <w:gridCol w:w="752"/>
      </w:tblGrid>
      <w:tr w:rsidR="001842E0" w:rsidRPr="0042170B" w:rsidTr="0042170B">
        <w:trPr>
          <w:trHeight w:val="23"/>
          <w:tblHeader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42170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r w:rsidR="0042170B"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42170B" w:rsidTr="0042170B">
        <w:trPr>
          <w:trHeight w:val="23"/>
          <w:tblHeader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2170B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0+13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Информационные знаки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6.8.1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Тупик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0+8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D1BB5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BB5" w:rsidRPr="0042170B" w:rsidRDefault="00BD1BB5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42170B" w:rsidTr="0042170B">
        <w:trPr>
          <w:trHeight w:val="23"/>
          <w:jc w:val="center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BD1BB5" w:rsidP="00BD1BB5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42170B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BD1BB5" w:rsidP="00BD1BB5">
            <w:pPr>
              <w:rPr>
                <w:rFonts w:ascii="Arial" w:hAnsi="Arial" w:cs="Arial"/>
                <w:sz w:val="22"/>
                <w:szCs w:val="16"/>
              </w:rPr>
            </w:pPr>
            <w:r w:rsidRPr="0042170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 w:rsidP="00BD1BB5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42170B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</w:pPr>
    </w:p>
    <w:p w:rsidR="00293FFC" w:rsidRDefault="00293FFC" w:rsidP="00293FFC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293FFC" w:rsidRDefault="00293FFC" w:rsidP="00293FFC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Дачный</w:t>
      </w:r>
    </w:p>
    <w:p w:rsidR="00293FFC" w:rsidRDefault="00293FFC" w:rsidP="00293FFC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0+157</w:t>
      </w:r>
    </w:p>
    <w:p w:rsidR="00293FFC" w:rsidRDefault="00293FFC" w:rsidP="00293FFC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293FFC" w:rsidRDefault="00293FFC" w:rsidP="00293FFC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57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1356"/>
        <w:gridCol w:w="1357"/>
        <w:gridCol w:w="1281"/>
        <w:gridCol w:w="1280"/>
        <w:gridCol w:w="1280"/>
        <w:gridCol w:w="1280"/>
        <w:gridCol w:w="1281"/>
      </w:tblGrid>
      <w:tr w:rsidR="00293FFC" w:rsidTr="00533DC0">
        <w:trPr>
          <w:cantSplit/>
          <w:trHeight w:val="29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8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93FFC" w:rsidTr="00533DC0">
        <w:trPr>
          <w:trHeight w:val="29"/>
          <w:tblHeader/>
          <w:jc w:val="center"/>
        </w:trPr>
        <w:tc>
          <w:tcPr>
            <w:tcW w:w="4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5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80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293FFC" w:rsidTr="00533DC0">
        <w:trPr>
          <w:trHeight w:val="29"/>
          <w:tblHeader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293FFC" w:rsidTr="00533DC0">
        <w:trPr>
          <w:trHeight w:val="29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</w:tr>
      <w:tr w:rsidR="00293FFC" w:rsidTr="00533DC0">
        <w:trPr>
          <w:trHeight w:val="29"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0+135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4/4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293FFC" w:rsidRDefault="00293FFC" w:rsidP="00293FFC">
      <w:pPr>
        <w:pStyle w:val="a3"/>
        <w:rPr>
          <w:rFonts w:eastAsia="MS Mincho"/>
        </w:rPr>
      </w:pPr>
    </w:p>
    <w:p w:rsidR="00293FFC" w:rsidRDefault="00293FFC" w:rsidP="00293FFC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293FFC" w:rsidRDefault="00293FFC" w:rsidP="00293FFC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пер. Дачный</w:t>
      </w:r>
    </w:p>
    <w:p w:rsidR="00293FFC" w:rsidRDefault="00293FFC" w:rsidP="00293FFC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0+157</w:t>
      </w:r>
    </w:p>
    <w:p w:rsidR="00293FFC" w:rsidRDefault="00293FFC" w:rsidP="00293FFC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293FFC" w:rsidRDefault="00293FFC" w:rsidP="00293FFC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293FFC" w:rsidTr="00533DC0">
        <w:trPr>
          <w:trHeight w:val="25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293FFC" w:rsidTr="00533DC0">
        <w:trPr>
          <w:trHeight w:val="25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293FFC" w:rsidTr="00533DC0">
        <w:trPr>
          <w:trHeight w:val="25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FFC" w:rsidRDefault="00293FFC" w:rsidP="00533D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293FFC" w:rsidTr="00533DC0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309,44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</w:tr>
      <w:tr w:rsidR="00293FFC" w:rsidTr="00533DC0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154,72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</w:tr>
      <w:tr w:rsidR="00293FFC" w:rsidTr="00533DC0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154,72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3FFC" w:rsidRDefault="00293FFC" w:rsidP="00533DC0">
            <w:pPr>
              <w:rPr>
                <w:rFonts w:ascii="Arial" w:hAnsi="Arial" w:cs="Arial"/>
              </w:rPr>
            </w:pPr>
          </w:p>
        </w:tc>
      </w:tr>
    </w:tbl>
    <w:p w:rsidR="00293FFC" w:rsidRDefault="00293FFC" w:rsidP="00293FFC">
      <w:pPr>
        <w:pStyle w:val="a3"/>
        <w:rPr>
          <w:rFonts w:eastAsia="MS Mincho"/>
        </w:rPr>
      </w:pPr>
    </w:p>
    <w:p w:rsidR="00293FFC" w:rsidRDefault="00293FFC" w:rsidP="00293FFC">
      <w:pPr>
        <w:pStyle w:val="a3"/>
        <w:rPr>
          <w:rFonts w:eastAsia="MS Mincho"/>
        </w:rPr>
      </w:pPr>
    </w:p>
    <w:p w:rsidR="00293FFC" w:rsidRDefault="00293FFC">
      <w:pPr>
        <w:pStyle w:val="a3"/>
        <w:rPr>
          <w:rFonts w:eastAsia="MS Mincho"/>
        </w:rPr>
      </w:pPr>
    </w:p>
    <w:sectPr w:rsidR="00293FFC" w:rsidSect="0042170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D1BB5"/>
    <w:rsid w:val="001842E0"/>
    <w:rsid w:val="00215347"/>
    <w:rsid w:val="00293FFC"/>
    <w:rsid w:val="00305BDA"/>
    <w:rsid w:val="0042170B"/>
    <w:rsid w:val="00BD1BB5"/>
    <w:rsid w:val="00CF1149"/>
    <w:rsid w:val="00CF38B5"/>
    <w:rsid w:val="00E3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8B5"/>
    <w:rPr>
      <w:sz w:val="24"/>
      <w:szCs w:val="24"/>
    </w:rPr>
  </w:style>
  <w:style w:type="paragraph" w:styleId="1">
    <w:name w:val="heading 1"/>
    <w:basedOn w:val="a"/>
    <w:next w:val="a"/>
    <w:qFormat/>
    <w:rsid w:val="00CF38B5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F38B5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42170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42170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293FFC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293FFC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293FFC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2019-06-08T10:07:00Z</dcterms:created>
  <dcterms:modified xsi:type="dcterms:W3CDTF">2019-06-08T10:07:00Z</dcterms:modified>
</cp:coreProperties>
</file>